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B7" w:rsidRDefault="003914B7">
      <w:bookmarkStart w:id="0" w:name="_GoBack"/>
      <w:r w:rsidRPr="00DB787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825.75pt;height:501pt;visibility:visible">
            <v:imagedata r:id="rId6" o:title=""/>
          </v:shape>
        </w:pict>
      </w:r>
      <w:bookmarkEnd w:id="0"/>
    </w:p>
    <w:sectPr w:rsidR="003914B7" w:rsidSect="009272FE">
      <w:pgSz w:w="16838" w:h="11906" w:orient="landscape"/>
      <w:pgMar w:top="851" w:right="720" w:bottom="720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4B7" w:rsidRDefault="003914B7" w:rsidP="00A869D3">
      <w:pPr>
        <w:spacing w:after="0" w:line="240" w:lineRule="auto"/>
      </w:pPr>
      <w:r>
        <w:separator/>
      </w:r>
    </w:p>
  </w:endnote>
  <w:endnote w:type="continuationSeparator" w:id="0">
    <w:p w:rsidR="003914B7" w:rsidRDefault="003914B7" w:rsidP="00A8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4B7" w:rsidRDefault="003914B7" w:rsidP="00A869D3">
      <w:pPr>
        <w:spacing w:after="0" w:line="240" w:lineRule="auto"/>
      </w:pPr>
      <w:r>
        <w:separator/>
      </w:r>
    </w:p>
  </w:footnote>
  <w:footnote w:type="continuationSeparator" w:id="0">
    <w:p w:rsidR="003914B7" w:rsidRDefault="003914B7" w:rsidP="00A869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9A2"/>
    <w:rsid w:val="000313C5"/>
    <w:rsid w:val="000619A2"/>
    <w:rsid w:val="00135915"/>
    <w:rsid w:val="00204BFE"/>
    <w:rsid w:val="002E0E8A"/>
    <w:rsid w:val="003914B7"/>
    <w:rsid w:val="004D2ADD"/>
    <w:rsid w:val="006561CE"/>
    <w:rsid w:val="00925F43"/>
    <w:rsid w:val="009272FE"/>
    <w:rsid w:val="00A40DC1"/>
    <w:rsid w:val="00A869D3"/>
    <w:rsid w:val="00AA6277"/>
    <w:rsid w:val="00C26305"/>
    <w:rsid w:val="00C54D77"/>
    <w:rsid w:val="00C76A0F"/>
    <w:rsid w:val="00D41FCC"/>
    <w:rsid w:val="00D8042D"/>
    <w:rsid w:val="00DB7870"/>
    <w:rsid w:val="00E14113"/>
    <w:rsid w:val="00EB6B5D"/>
    <w:rsid w:val="00F23F40"/>
    <w:rsid w:val="00FD07A9"/>
    <w:rsid w:val="00FF4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91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61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19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86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69D3"/>
  </w:style>
  <w:style w:type="paragraph" w:styleId="Footer">
    <w:name w:val="footer"/>
    <w:basedOn w:val="Normal"/>
    <w:link w:val="FooterChar"/>
    <w:uiPriority w:val="99"/>
    <w:rsid w:val="00A86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69D3"/>
  </w:style>
  <w:style w:type="character" w:styleId="Hyperlink">
    <w:name w:val="Hyperlink"/>
    <w:basedOn w:val="DefaultParagraphFont"/>
    <w:uiPriority w:val="99"/>
    <w:rsid w:val="00C263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0</Words>
  <Characters>1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Bekteş</dc:creator>
  <cp:keywords/>
  <dc:description/>
  <cp:lastModifiedBy>user</cp:lastModifiedBy>
  <cp:revision>8</cp:revision>
  <cp:lastPrinted>2016-11-02T21:17:00Z</cp:lastPrinted>
  <dcterms:created xsi:type="dcterms:W3CDTF">2016-11-05T23:13:00Z</dcterms:created>
  <dcterms:modified xsi:type="dcterms:W3CDTF">2019-11-10T14:13:00Z</dcterms:modified>
</cp:coreProperties>
</file>